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D0" w:rsidRPr="0000550B" w:rsidRDefault="004944D0" w:rsidP="00DC70D0">
      <w:pPr>
        <w:ind w:firstLine="5940"/>
        <w:rPr>
          <w:b/>
        </w:rPr>
      </w:pPr>
      <w:r w:rsidRPr="0000550B">
        <w:rPr>
          <w:b/>
        </w:rPr>
        <w:t>УТВЕРЖДАЮ</w:t>
      </w:r>
    </w:p>
    <w:p w:rsidR="004944D0" w:rsidRPr="0000550B" w:rsidRDefault="004944D0" w:rsidP="00DC70D0">
      <w:pPr>
        <w:ind w:firstLine="5942"/>
      </w:pPr>
      <w:r w:rsidRPr="0000550B">
        <w:t xml:space="preserve">Зам. зав. кафедрой </w:t>
      </w:r>
    </w:p>
    <w:p w:rsidR="004944D0" w:rsidRPr="0000550B" w:rsidRDefault="004944D0" w:rsidP="00DC70D0">
      <w:pPr>
        <w:ind w:firstLine="5942"/>
      </w:pPr>
      <w:r w:rsidRPr="0000550B">
        <w:t>педагогики и психологии</w:t>
      </w:r>
    </w:p>
    <w:p w:rsidR="004944D0" w:rsidRPr="0000550B" w:rsidRDefault="004944D0" w:rsidP="00DC70D0">
      <w:pPr>
        <w:ind w:firstLine="5940"/>
      </w:pPr>
      <w:r w:rsidRPr="0000550B">
        <w:t>___________________</w:t>
      </w:r>
    </w:p>
    <w:p w:rsidR="004944D0" w:rsidRPr="0000550B" w:rsidRDefault="004944D0" w:rsidP="00DC70D0">
      <w:pPr>
        <w:ind w:firstLine="5940"/>
      </w:pPr>
      <w:r w:rsidRPr="0000550B">
        <w:t>Сытина Н.С.</w:t>
      </w:r>
    </w:p>
    <w:p w:rsidR="004944D0" w:rsidRPr="0000550B" w:rsidRDefault="004944D0" w:rsidP="00DC70D0">
      <w:pPr>
        <w:ind w:firstLine="5940"/>
      </w:pPr>
      <w:r w:rsidRPr="0000550B">
        <w:t>«_» _______________ г.</w:t>
      </w:r>
    </w:p>
    <w:p w:rsidR="004944D0" w:rsidRPr="0000550B" w:rsidRDefault="004944D0" w:rsidP="00DC70D0">
      <w:pPr>
        <w:ind w:firstLine="5940"/>
      </w:pPr>
    </w:p>
    <w:p w:rsidR="004944D0" w:rsidRPr="0000550B" w:rsidRDefault="004944D0" w:rsidP="00DC70D0">
      <w:pPr>
        <w:jc w:val="center"/>
        <w:rPr>
          <w:b/>
        </w:rPr>
      </w:pPr>
    </w:p>
    <w:p w:rsidR="004944D0" w:rsidRPr="0000550B" w:rsidRDefault="004944D0" w:rsidP="00DC70D0">
      <w:pPr>
        <w:jc w:val="center"/>
        <w:rPr>
          <w:b/>
        </w:rPr>
      </w:pPr>
      <w:r w:rsidRPr="0000550B">
        <w:rPr>
          <w:b/>
        </w:rPr>
        <w:t>ТЕХНОЛОГИЧЕСКАЯ КАРТА ДИСЦИПЛИНЫ</w:t>
      </w:r>
    </w:p>
    <w:p w:rsidR="004944D0" w:rsidRPr="0000550B" w:rsidRDefault="004944D0" w:rsidP="00DC70D0">
      <w:pPr>
        <w:jc w:val="center"/>
        <w:rPr>
          <w:b/>
        </w:rPr>
      </w:pPr>
      <w:r w:rsidRPr="0000550B">
        <w:rPr>
          <w:b/>
        </w:rPr>
        <w:t>Организация внеурочной деятельности в соответствии с ФГОС ОО</w:t>
      </w:r>
    </w:p>
    <w:p w:rsidR="004944D0" w:rsidRPr="0000550B" w:rsidRDefault="004944D0" w:rsidP="00DC70D0">
      <w:pPr>
        <w:spacing w:line="240" w:lineRule="atLeast"/>
        <w:jc w:val="center"/>
      </w:pPr>
    </w:p>
    <w:p w:rsidR="004944D0" w:rsidRPr="0000550B" w:rsidRDefault="004944D0" w:rsidP="00DC70D0">
      <w:pPr>
        <w:spacing w:line="240" w:lineRule="atLeast"/>
        <w:jc w:val="center"/>
      </w:pPr>
      <w:r w:rsidRPr="0000550B">
        <w:t>44.03.05 Педагогическое образование</w:t>
      </w:r>
    </w:p>
    <w:p w:rsidR="004944D0" w:rsidRPr="0000550B" w:rsidRDefault="004944D0" w:rsidP="00DC70D0">
      <w:pPr>
        <w:jc w:val="center"/>
      </w:pPr>
      <w:r w:rsidRPr="0000550B">
        <w:t>Направленность (профиль) География, профиль по выбору</w:t>
      </w:r>
    </w:p>
    <w:p w:rsidR="004944D0" w:rsidRPr="0000550B" w:rsidRDefault="004944D0" w:rsidP="00DC70D0">
      <w:pPr>
        <w:jc w:val="center"/>
      </w:pPr>
      <w:r w:rsidRPr="0000550B">
        <w:t>Химия, профиль по выбору;</w:t>
      </w:r>
    </w:p>
    <w:p w:rsidR="004944D0" w:rsidRPr="0000550B" w:rsidRDefault="004944D0" w:rsidP="00DC70D0">
      <w:pPr>
        <w:jc w:val="center"/>
      </w:pPr>
      <w:r w:rsidRPr="0000550B">
        <w:t>Иностранный язык, профиль по выбору; Русский язык и литература;</w:t>
      </w:r>
    </w:p>
    <w:p w:rsidR="004944D0" w:rsidRPr="0000550B" w:rsidRDefault="004944D0" w:rsidP="00DC70D0">
      <w:pPr>
        <w:jc w:val="center"/>
      </w:pPr>
      <w:r w:rsidRPr="0000550B">
        <w:t>Родной (татарский) язык и литература, профиль по выбору</w:t>
      </w:r>
    </w:p>
    <w:p w:rsidR="004944D0" w:rsidRPr="0000550B" w:rsidRDefault="004944D0" w:rsidP="00DC70D0">
      <w:pPr>
        <w:jc w:val="center"/>
      </w:pPr>
      <w:r w:rsidRPr="0000550B">
        <w:t xml:space="preserve"> </w:t>
      </w:r>
    </w:p>
    <w:p w:rsidR="004944D0" w:rsidRPr="0000550B" w:rsidRDefault="004944D0" w:rsidP="00DC70D0">
      <w:pPr>
        <w:jc w:val="center"/>
      </w:pPr>
      <w:r w:rsidRPr="0000550B">
        <w:t>8 семестр 2018- 2019 уч. год</w:t>
      </w:r>
    </w:p>
    <w:p w:rsidR="004944D0" w:rsidRPr="0000550B" w:rsidRDefault="004944D0" w:rsidP="00DC70D0">
      <w:pPr>
        <w:jc w:val="center"/>
      </w:pPr>
    </w:p>
    <w:p w:rsidR="004944D0" w:rsidRPr="0000550B" w:rsidRDefault="004944D0" w:rsidP="00DC70D0">
      <w:pPr>
        <w:autoSpaceDE w:val="0"/>
        <w:autoSpaceDN w:val="0"/>
        <w:adjustRightInd w:val="0"/>
        <w:jc w:val="both"/>
      </w:pPr>
      <w:r w:rsidRPr="0000550B">
        <w:rPr>
          <w:b/>
        </w:rPr>
        <w:t xml:space="preserve">Целью дисциплины </w:t>
      </w:r>
      <w:r w:rsidRPr="0000550B">
        <w:t>является</w:t>
      </w:r>
      <w:r w:rsidRPr="0000550B">
        <w:rPr>
          <w:b/>
        </w:rPr>
        <w:t xml:space="preserve"> </w:t>
      </w:r>
      <w:r w:rsidRPr="0000550B">
        <w:t xml:space="preserve">формирование и развитие следующих компетенций:  </w:t>
      </w:r>
    </w:p>
    <w:p w:rsidR="004944D0" w:rsidRPr="0000550B" w:rsidRDefault="004944D0" w:rsidP="00DC70D0">
      <w:pPr>
        <w:autoSpaceDE w:val="0"/>
        <w:autoSpaceDN w:val="0"/>
        <w:adjustRightInd w:val="0"/>
        <w:jc w:val="both"/>
      </w:pPr>
      <w:r w:rsidRPr="0000550B">
        <w:t>ПК – 1, 3, 4, 6, 7, 8, 12</w:t>
      </w:r>
    </w:p>
    <w:p w:rsidR="004944D0" w:rsidRPr="0000550B" w:rsidRDefault="004944D0" w:rsidP="00F11E87">
      <w:pPr>
        <w:jc w:val="both"/>
        <w:rPr>
          <w:i/>
        </w:rPr>
      </w:pPr>
      <w:r w:rsidRPr="0000550B">
        <w:rPr>
          <w:b/>
        </w:rPr>
        <w:t xml:space="preserve">Трудоемкость дисциплины: </w:t>
      </w:r>
      <w:r w:rsidRPr="0000550B">
        <w:t>3 зачетные единицы (108 ч.), из них 54ч. аудиторных занятий, 27 часа самостоятельной работы, зачет</w:t>
      </w:r>
      <w:r w:rsidRPr="0000550B">
        <w:rPr>
          <w:i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4944D0" w:rsidRPr="0000550B" w:rsidTr="00E92CDD">
        <w:tc>
          <w:tcPr>
            <w:tcW w:w="3528" w:type="dxa"/>
            <w:vMerge w:val="restart"/>
          </w:tcPr>
          <w:p w:rsidR="004944D0" w:rsidRPr="0000550B" w:rsidRDefault="004944D0" w:rsidP="00E92CDD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Всего</w:t>
            </w:r>
          </w:p>
        </w:tc>
        <w:tc>
          <w:tcPr>
            <w:tcW w:w="3589" w:type="dxa"/>
            <w:gridSpan w:val="3"/>
          </w:tcPr>
          <w:p w:rsidR="004944D0" w:rsidRPr="0000550B" w:rsidRDefault="004944D0" w:rsidP="00E92CDD">
            <w:pPr>
              <w:spacing w:line="276" w:lineRule="auto"/>
              <w:jc w:val="center"/>
            </w:pPr>
            <w:r w:rsidRPr="0000550B">
              <w:t>Аудиторная</w:t>
            </w:r>
          </w:p>
        </w:tc>
        <w:tc>
          <w:tcPr>
            <w:tcW w:w="1197" w:type="dxa"/>
            <w:vMerge w:val="restart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СРС</w:t>
            </w:r>
          </w:p>
        </w:tc>
      </w:tr>
      <w:tr w:rsidR="004944D0" w:rsidRPr="0000550B" w:rsidTr="00E92CDD">
        <w:tc>
          <w:tcPr>
            <w:tcW w:w="0" w:type="auto"/>
            <w:vMerge/>
            <w:vAlign w:val="center"/>
          </w:tcPr>
          <w:p w:rsidR="004944D0" w:rsidRPr="0000550B" w:rsidRDefault="004944D0" w:rsidP="00E92CDD"/>
        </w:tc>
        <w:tc>
          <w:tcPr>
            <w:tcW w:w="0" w:type="auto"/>
            <w:vMerge/>
            <w:vAlign w:val="center"/>
          </w:tcPr>
          <w:p w:rsidR="004944D0" w:rsidRPr="0000550B" w:rsidRDefault="004944D0" w:rsidP="00E92CDD"/>
        </w:tc>
        <w:tc>
          <w:tcPr>
            <w:tcW w:w="119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ЛК</w:t>
            </w:r>
          </w:p>
        </w:tc>
        <w:tc>
          <w:tcPr>
            <w:tcW w:w="119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ПЗ</w:t>
            </w:r>
          </w:p>
        </w:tc>
        <w:tc>
          <w:tcPr>
            <w:tcW w:w="119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ЛБ</w:t>
            </w:r>
          </w:p>
        </w:tc>
        <w:tc>
          <w:tcPr>
            <w:tcW w:w="0" w:type="auto"/>
            <w:vMerge/>
            <w:vAlign w:val="center"/>
          </w:tcPr>
          <w:p w:rsidR="004944D0" w:rsidRPr="0000550B" w:rsidRDefault="004944D0" w:rsidP="00E92CDD"/>
        </w:tc>
      </w:tr>
      <w:tr w:rsidR="004944D0" w:rsidRPr="0000550B" w:rsidTr="00E92CDD">
        <w:tc>
          <w:tcPr>
            <w:tcW w:w="3528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Общая</w:t>
            </w:r>
          </w:p>
        </w:tc>
        <w:tc>
          <w:tcPr>
            <w:tcW w:w="1080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108</w:t>
            </w:r>
          </w:p>
        </w:tc>
        <w:tc>
          <w:tcPr>
            <w:tcW w:w="119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24</w:t>
            </w:r>
          </w:p>
        </w:tc>
        <w:tc>
          <w:tcPr>
            <w:tcW w:w="119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30</w:t>
            </w:r>
          </w:p>
        </w:tc>
        <w:tc>
          <w:tcPr>
            <w:tcW w:w="119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-</w:t>
            </w:r>
          </w:p>
        </w:tc>
        <w:tc>
          <w:tcPr>
            <w:tcW w:w="119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27</w:t>
            </w:r>
          </w:p>
        </w:tc>
      </w:tr>
      <w:tr w:rsidR="004944D0" w:rsidRPr="0000550B" w:rsidTr="00E92CDD">
        <w:tc>
          <w:tcPr>
            <w:tcW w:w="3528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В данном семестре</w:t>
            </w:r>
          </w:p>
        </w:tc>
        <w:tc>
          <w:tcPr>
            <w:tcW w:w="1080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108</w:t>
            </w:r>
          </w:p>
        </w:tc>
        <w:tc>
          <w:tcPr>
            <w:tcW w:w="119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24</w:t>
            </w:r>
          </w:p>
        </w:tc>
        <w:tc>
          <w:tcPr>
            <w:tcW w:w="119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30</w:t>
            </w:r>
          </w:p>
        </w:tc>
        <w:tc>
          <w:tcPr>
            <w:tcW w:w="119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-</w:t>
            </w:r>
          </w:p>
        </w:tc>
        <w:tc>
          <w:tcPr>
            <w:tcW w:w="119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27</w:t>
            </w:r>
          </w:p>
        </w:tc>
      </w:tr>
    </w:tbl>
    <w:p w:rsidR="004944D0" w:rsidRPr="0000550B" w:rsidRDefault="004944D0" w:rsidP="00DC70D0">
      <w:pPr>
        <w:ind w:firstLine="720"/>
        <w:jc w:val="both"/>
        <w:rPr>
          <w:b/>
        </w:rPr>
      </w:pPr>
    </w:p>
    <w:p w:rsidR="004944D0" w:rsidRPr="0000550B" w:rsidRDefault="004944D0" w:rsidP="00DC70D0">
      <w:pPr>
        <w:ind w:firstLine="720"/>
        <w:jc w:val="both"/>
        <w:rPr>
          <w:b/>
        </w:rPr>
      </w:pPr>
      <w:r w:rsidRPr="0000550B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2552"/>
        <w:gridCol w:w="2233"/>
      </w:tblGrid>
      <w:tr w:rsidR="004944D0" w:rsidRPr="0000550B" w:rsidTr="00E92CDD">
        <w:tc>
          <w:tcPr>
            <w:tcW w:w="65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№ п.п.</w:t>
            </w:r>
          </w:p>
        </w:tc>
        <w:tc>
          <w:tcPr>
            <w:tcW w:w="297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Виды учебной работы</w:t>
            </w:r>
          </w:p>
        </w:tc>
        <w:tc>
          <w:tcPr>
            <w:tcW w:w="1153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Удельный вес, %</w:t>
            </w:r>
          </w:p>
        </w:tc>
        <w:tc>
          <w:tcPr>
            <w:tcW w:w="2552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Форма контроля</w:t>
            </w:r>
          </w:p>
        </w:tc>
        <w:tc>
          <w:tcPr>
            <w:tcW w:w="2233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Максимальное количество баллов</w:t>
            </w: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E92CDD">
            <w:pPr>
              <w:spacing w:line="276" w:lineRule="auto"/>
              <w:jc w:val="both"/>
              <w:rPr>
                <w:b/>
                <w:i/>
              </w:rPr>
            </w:pPr>
            <w:r w:rsidRPr="0000550B">
              <w:rPr>
                <w:b/>
                <w:i/>
              </w:rPr>
              <w:t>1.</w:t>
            </w:r>
          </w:p>
        </w:tc>
        <w:tc>
          <w:tcPr>
            <w:tcW w:w="8915" w:type="dxa"/>
            <w:gridSpan w:val="4"/>
          </w:tcPr>
          <w:p w:rsidR="004944D0" w:rsidRPr="0000550B" w:rsidRDefault="004944D0" w:rsidP="00E92CDD">
            <w:pPr>
              <w:spacing w:line="276" w:lineRule="auto"/>
              <w:jc w:val="both"/>
              <w:rPr>
                <w:b/>
                <w:i/>
              </w:rPr>
            </w:pPr>
            <w:r w:rsidRPr="0000550B">
              <w:rPr>
                <w:b/>
                <w:i/>
              </w:rPr>
              <w:t xml:space="preserve">Контрольная точка № 1 </w:t>
            </w:r>
          </w:p>
          <w:p w:rsidR="004944D0" w:rsidRPr="0000550B" w:rsidRDefault="004944D0" w:rsidP="0000550B">
            <w:pPr>
              <w:spacing w:line="276" w:lineRule="auto"/>
              <w:jc w:val="both"/>
              <w:rPr>
                <w:b/>
                <w:i/>
              </w:rPr>
            </w:pPr>
            <w:r w:rsidRPr="0000550B">
              <w:rPr>
                <w:b/>
                <w:i/>
              </w:rPr>
              <w:t>Дата контроля – 32 неделя</w:t>
            </w: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1.1.</w:t>
            </w:r>
          </w:p>
        </w:tc>
        <w:tc>
          <w:tcPr>
            <w:tcW w:w="297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Лекции</w:t>
            </w:r>
          </w:p>
        </w:tc>
        <w:tc>
          <w:tcPr>
            <w:tcW w:w="1153" w:type="dxa"/>
          </w:tcPr>
          <w:p w:rsidR="004944D0" w:rsidRPr="0000550B" w:rsidRDefault="004944D0" w:rsidP="00E92CDD">
            <w:pPr>
              <w:spacing w:line="276" w:lineRule="auto"/>
              <w:jc w:val="center"/>
            </w:pPr>
            <w:r w:rsidRPr="0000550B">
              <w:t>30</w:t>
            </w:r>
          </w:p>
        </w:tc>
        <w:tc>
          <w:tcPr>
            <w:tcW w:w="2552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  <w:r w:rsidRPr="0000550B">
              <w:t>Посещение</w:t>
            </w:r>
          </w:p>
        </w:tc>
        <w:tc>
          <w:tcPr>
            <w:tcW w:w="2233" w:type="dxa"/>
          </w:tcPr>
          <w:p w:rsidR="004944D0" w:rsidRPr="0000550B" w:rsidRDefault="004944D0" w:rsidP="00E92CDD">
            <w:pPr>
              <w:spacing w:line="276" w:lineRule="auto"/>
              <w:jc w:val="center"/>
            </w:pPr>
            <w:r w:rsidRPr="0000550B">
              <w:t>100</w:t>
            </w: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1.2.</w:t>
            </w:r>
          </w:p>
        </w:tc>
        <w:tc>
          <w:tcPr>
            <w:tcW w:w="2977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Практические занятия, самостоятельная работа</w:t>
            </w:r>
          </w:p>
        </w:tc>
        <w:tc>
          <w:tcPr>
            <w:tcW w:w="1153" w:type="dxa"/>
          </w:tcPr>
          <w:p w:rsidR="004944D0" w:rsidRPr="0000550B" w:rsidRDefault="004944D0" w:rsidP="00BE1FA9">
            <w:pPr>
              <w:spacing w:line="276" w:lineRule="auto"/>
              <w:jc w:val="center"/>
            </w:pPr>
            <w:r w:rsidRPr="0000550B">
              <w:t>70</w:t>
            </w:r>
          </w:p>
        </w:tc>
        <w:tc>
          <w:tcPr>
            <w:tcW w:w="2552" w:type="dxa"/>
          </w:tcPr>
          <w:p w:rsidR="004944D0" w:rsidRPr="0000550B" w:rsidRDefault="004944D0" w:rsidP="00E92CDD">
            <w:pPr>
              <w:spacing w:line="276" w:lineRule="auto"/>
              <w:jc w:val="both"/>
            </w:pPr>
            <w:r w:rsidRPr="0000550B">
              <w:t>Посещение, работа на занятиях, выполнение заданий</w:t>
            </w:r>
          </w:p>
        </w:tc>
        <w:tc>
          <w:tcPr>
            <w:tcW w:w="2233" w:type="dxa"/>
          </w:tcPr>
          <w:p w:rsidR="004944D0" w:rsidRPr="0000550B" w:rsidRDefault="004944D0" w:rsidP="00E92CDD">
            <w:pPr>
              <w:spacing w:line="276" w:lineRule="auto"/>
              <w:jc w:val="center"/>
            </w:pPr>
            <w:r w:rsidRPr="0000550B">
              <w:t>100</w:t>
            </w: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</w:p>
        </w:tc>
        <w:tc>
          <w:tcPr>
            <w:tcW w:w="2977" w:type="dxa"/>
          </w:tcPr>
          <w:p w:rsidR="004944D0" w:rsidRPr="0000550B" w:rsidRDefault="004944D0" w:rsidP="00F11E87">
            <w:pPr>
              <w:spacing w:line="276" w:lineRule="auto"/>
              <w:jc w:val="both"/>
              <w:rPr>
                <w:i/>
              </w:rPr>
            </w:pPr>
            <w:r w:rsidRPr="0000550B">
              <w:rPr>
                <w:i/>
              </w:rPr>
              <w:t>Итого по КТ</w:t>
            </w:r>
          </w:p>
        </w:tc>
        <w:tc>
          <w:tcPr>
            <w:tcW w:w="1153" w:type="dxa"/>
          </w:tcPr>
          <w:p w:rsidR="004944D0" w:rsidRPr="0000550B" w:rsidRDefault="004944D0" w:rsidP="00F11E87">
            <w:pPr>
              <w:spacing w:line="276" w:lineRule="auto"/>
              <w:jc w:val="center"/>
              <w:rPr>
                <w:i/>
              </w:rPr>
            </w:pPr>
            <w:r w:rsidRPr="0000550B">
              <w:rPr>
                <w:i/>
              </w:rPr>
              <w:t>50</w:t>
            </w:r>
          </w:p>
        </w:tc>
        <w:tc>
          <w:tcPr>
            <w:tcW w:w="2552" w:type="dxa"/>
          </w:tcPr>
          <w:p w:rsidR="004944D0" w:rsidRPr="0000550B" w:rsidRDefault="004944D0" w:rsidP="00F11E87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233" w:type="dxa"/>
          </w:tcPr>
          <w:p w:rsidR="004944D0" w:rsidRPr="0000550B" w:rsidRDefault="004944D0" w:rsidP="00F11E87">
            <w:pPr>
              <w:spacing w:line="276" w:lineRule="auto"/>
              <w:jc w:val="center"/>
            </w:pP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F11E87">
            <w:pPr>
              <w:spacing w:line="276" w:lineRule="auto"/>
              <w:jc w:val="both"/>
              <w:rPr>
                <w:b/>
                <w:i/>
              </w:rPr>
            </w:pPr>
            <w:r w:rsidRPr="0000550B">
              <w:rPr>
                <w:b/>
                <w:i/>
              </w:rPr>
              <w:t>2.</w:t>
            </w:r>
          </w:p>
        </w:tc>
        <w:tc>
          <w:tcPr>
            <w:tcW w:w="8915" w:type="dxa"/>
            <w:gridSpan w:val="4"/>
          </w:tcPr>
          <w:p w:rsidR="004944D0" w:rsidRPr="0000550B" w:rsidRDefault="004944D0" w:rsidP="00F11E87">
            <w:pPr>
              <w:spacing w:line="276" w:lineRule="auto"/>
              <w:rPr>
                <w:b/>
                <w:i/>
              </w:rPr>
            </w:pPr>
            <w:r w:rsidRPr="0000550B">
              <w:rPr>
                <w:b/>
                <w:i/>
              </w:rPr>
              <w:t xml:space="preserve">Контрольная точка № 2 </w:t>
            </w:r>
          </w:p>
          <w:p w:rsidR="004944D0" w:rsidRPr="0000550B" w:rsidRDefault="004944D0" w:rsidP="0000550B">
            <w:pPr>
              <w:spacing w:line="276" w:lineRule="auto"/>
              <w:rPr>
                <w:b/>
                <w:i/>
              </w:rPr>
            </w:pPr>
            <w:r w:rsidRPr="0000550B">
              <w:rPr>
                <w:b/>
                <w:i/>
              </w:rPr>
              <w:t>Дата контроля – 39, 40</w:t>
            </w:r>
            <w:r>
              <w:rPr>
                <w:b/>
                <w:i/>
              </w:rPr>
              <w:t xml:space="preserve"> </w:t>
            </w:r>
            <w:r w:rsidRPr="0000550B">
              <w:rPr>
                <w:b/>
                <w:i/>
              </w:rPr>
              <w:t>недел</w:t>
            </w:r>
            <w:r>
              <w:rPr>
                <w:b/>
                <w:i/>
              </w:rPr>
              <w:t>и</w:t>
            </w: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  <w:r w:rsidRPr="0000550B">
              <w:t>2.1.</w:t>
            </w:r>
          </w:p>
        </w:tc>
        <w:tc>
          <w:tcPr>
            <w:tcW w:w="2977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  <w:r w:rsidRPr="0000550B">
              <w:t>Лекции</w:t>
            </w:r>
          </w:p>
        </w:tc>
        <w:tc>
          <w:tcPr>
            <w:tcW w:w="1153" w:type="dxa"/>
          </w:tcPr>
          <w:p w:rsidR="004944D0" w:rsidRPr="0000550B" w:rsidRDefault="004944D0" w:rsidP="00F11E87">
            <w:pPr>
              <w:spacing w:line="276" w:lineRule="auto"/>
              <w:jc w:val="center"/>
            </w:pPr>
            <w:r w:rsidRPr="0000550B">
              <w:t>30</w:t>
            </w:r>
          </w:p>
        </w:tc>
        <w:tc>
          <w:tcPr>
            <w:tcW w:w="2552" w:type="dxa"/>
          </w:tcPr>
          <w:p w:rsidR="004944D0" w:rsidRPr="0000550B" w:rsidRDefault="004944D0" w:rsidP="00BE1FA9">
            <w:pPr>
              <w:spacing w:line="276" w:lineRule="auto"/>
              <w:jc w:val="both"/>
            </w:pPr>
            <w:r w:rsidRPr="0000550B">
              <w:t>Посещение</w:t>
            </w:r>
          </w:p>
        </w:tc>
        <w:tc>
          <w:tcPr>
            <w:tcW w:w="2233" w:type="dxa"/>
          </w:tcPr>
          <w:p w:rsidR="004944D0" w:rsidRPr="0000550B" w:rsidRDefault="004944D0" w:rsidP="00F11E87">
            <w:pPr>
              <w:spacing w:line="276" w:lineRule="auto"/>
              <w:jc w:val="center"/>
            </w:pPr>
            <w:r w:rsidRPr="0000550B">
              <w:t>100</w:t>
            </w: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  <w:r w:rsidRPr="0000550B">
              <w:t>2.2.</w:t>
            </w:r>
          </w:p>
        </w:tc>
        <w:tc>
          <w:tcPr>
            <w:tcW w:w="2977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  <w:r w:rsidRPr="0000550B">
              <w:t>Практические занятия, самостоятельная работа</w:t>
            </w:r>
          </w:p>
        </w:tc>
        <w:tc>
          <w:tcPr>
            <w:tcW w:w="1153" w:type="dxa"/>
          </w:tcPr>
          <w:p w:rsidR="004944D0" w:rsidRPr="0000550B" w:rsidRDefault="004944D0" w:rsidP="00BE1FA9">
            <w:pPr>
              <w:spacing w:line="276" w:lineRule="auto"/>
              <w:jc w:val="center"/>
            </w:pPr>
            <w:r w:rsidRPr="0000550B">
              <w:t>70</w:t>
            </w:r>
          </w:p>
        </w:tc>
        <w:tc>
          <w:tcPr>
            <w:tcW w:w="2552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  <w:r w:rsidRPr="0000550B">
              <w:t>Посещение, работа на занятиях, выполнение заданий</w:t>
            </w:r>
          </w:p>
        </w:tc>
        <w:tc>
          <w:tcPr>
            <w:tcW w:w="2233" w:type="dxa"/>
          </w:tcPr>
          <w:p w:rsidR="004944D0" w:rsidRPr="0000550B" w:rsidRDefault="004944D0" w:rsidP="00F11E87">
            <w:pPr>
              <w:spacing w:line="276" w:lineRule="auto"/>
              <w:jc w:val="center"/>
            </w:pPr>
            <w:r w:rsidRPr="0000550B">
              <w:t>100</w:t>
            </w: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</w:p>
        </w:tc>
        <w:tc>
          <w:tcPr>
            <w:tcW w:w="2977" w:type="dxa"/>
          </w:tcPr>
          <w:p w:rsidR="004944D0" w:rsidRPr="0000550B" w:rsidRDefault="004944D0" w:rsidP="00F11E87">
            <w:pPr>
              <w:spacing w:line="276" w:lineRule="auto"/>
              <w:jc w:val="both"/>
              <w:rPr>
                <w:i/>
              </w:rPr>
            </w:pPr>
            <w:r w:rsidRPr="0000550B">
              <w:rPr>
                <w:i/>
              </w:rPr>
              <w:t>Итого по КТ</w:t>
            </w:r>
          </w:p>
        </w:tc>
        <w:tc>
          <w:tcPr>
            <w:tcW w:w="1153" w:type="dxa"/>
          </w:tcPr>
          <w:p w:rsidR="004944D0" w:rsidRPr="0000550B" w:rsidRDefault="004944D0" w:rsidP="00F11E87">
            <w:pPr>
              <w:spacing w:line="276" w:lineRule="auto"/>
              <w:jc w:val="center"/>
              <w:rPr>
                <w:i/>
              </w:rPr>
            </w:pPr>
            <w:r w:rsidRPr="0000550B">
              <w:rPr>
                <w:i/>
              </w:rPr>
              <w:t>50</w:t>
            </w:r>
          </w:p>
        </w:tc>
        <w:tc>
          <w:tcPr>
            <w:tcW w:w="2552" w:type="dxa"/>
          </w:tcPr>
          <w:p w:rsidR="004944D0" w:rsidRPr="0000550B" w:rsidRDefault="004944D0" w:rsidP="00F11E87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233" w:type="dxa"/>
          </w:tcPr>
          <w:p w:rsidR="004944D0" w:rsidRPr="0000550B" w:rsidRDefault="004944D0" w:rsidP="00F11E87">
            <w:pPr>
              <w:spacing w:line="276" w:lineRule="auto"/>
              <w:jc w:val="center"/>
            </w:pPr>
          </w:p>
        </w:tc>
      </w:tr>
      <w:tr w:rsidR="004944D0" w:rsidRPr="0000550B" w:rsidTr="00E92CDD">
        <w:tc>
          <w:tcPr>
            <w:tcW w:w="656" w:type="dxa"/>
          </w:tcPr>
          <w:p w:rsidR="004944D0" w:rsidRPr="0000550B" w:rsidRDefault="004944D0" w:rsidP="00F11E87">
            <w:pPr>
              <w:spacing w:line="276" w:lineRule="auto"/>
              <w:jc w:val="both"/>
            </w:pPr>
          </w:p>
        </w:tc>
        <w:tc>
          <w:tcPr>
            <w:tcW w:w="6682" w:type="dxa"/>
            <w:gridSpan w:val="3"/>
          </w:tcPr>
          <w:p w:rsidR="004944D0" w:rsidRPr="0000550B" w:rsidRDefault="004944D0" w:rsidP="00F11E87">
            <w:pPr>
              <w:spacing w:line="276" w:lineRule="auto"/>
              <w:jc w:val="both"/>
            </w:pPr>
            <w:r w:rsidRPr="0000550B">
              <w:rPr>
                <w:b/>
                <w:i/>
              </w:rPr>
              <w:t>Итого по дисциплине: 100</w:t>
            </w:r>
          </w:p>
        </w:tc>
        <w:tc>
          <w:tcPr>
            <w:tcW w:w="2233" w:type="dxa"/>
          </w:tcPr>
          <w:p w:rsidR="004944D0" w:rsidRPr="0000550B" w:rsidRDefault="004944D0" w:rsidP="00F11E87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</w:tbl>
    <w:p w:rsidR="004944D0" w:rsidRPr="0000550B" w:rsidRDefault="004944D0" w:rsidP="00DC70D0">
      <w:pPr>
        <w:ind w:firstLine="720"/>
        <w:jc w:val="both"/>
      </w:pPr>
    </w:p>
    <w:p w:rsidR="004944D0" w:rsidRPr="0000550B" w:rsidRDefault="004944D0" w:rsidP="000A7EFD">
      <w:pPr>
        <w:ind w:firstLine="720"/>
        <w:jc w:val="both"/>
      </w:pPr>
      <w:r w:rsidRPr="0000550B">
        <w:t xml:space="preserve">Преподаватель _________________ Султанова Л.Ф. </w:t>
      </w:r>
      <w:bookmarkStart w:id="0" w:name="_GoBack"/>
      <w:bookmarkEnd w:id="0"/>
    </w:p>
    <w:sectPr w:rsidR="004944D0" w:rsidRPr="0000550B" w:rsidSect="00DC70D0">
      <w:type w:val="continuous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65C"/>
    <w:rsid w:val="0000550B"/>
    <w:rsid w:val="000113BA"/>
    <w:rsid w:val="000A7EFD"/>
    <w:rsid w:val="00127001"/>
    <w:rsid w:val="001F0A32"/>
    <w:rsid w:val="002E5282"/>
    <w:rsid w:val="00441C09"/>
    <w:rsid w:val="004944D0"/>
    <w:rsid w:val="004F29EA"/>
    <w:rsid w:val="00737F03"/>
    <w:rsid w:val="007F7029"/>
    <w:rsid w:val="00817358"/>
    <w:rsid w:val="00840EA1"/>
    <w:rsid w:val="0084565C"/>
    <w:rsid w:val="00975653"/>
    <w:rsid w:val="009B5947"/>
    <w:rsid w:val="00AC1350"/>
    <w:rsid w:val="00BE1FA9"/>
    <w:rsid w:val="00C0121C"/>
    <w:rsid w:val="00C94D38"/>
    <w:rsid w:val="00CE1DF6"/>
    <w:rsid w:val="00DC0F94"/>
    <w:rsid w:val="00DC70D0"/>
    <w:rsid w:val="00E92CDD"/>
    <w:rsid w:val="00F11E87"/>
    <w:rsid w:val="00FB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0D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211</Words>
  <Characters>1206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dc:description/>
  <cp:lastModifiedBy>Speed_XP</cp:lastModifiedBy>
  <cp:revision>2</cp:revision>
  <dcterms:created xsi:type="dcterms:W3CDTF">2019-06-14T06:09:00Z</dcterms:created>
  <dcterms:modified xsi:type="dcterms:W3CDTF">2019-06-14T06:09:00Z</dcterms:modified>
</cp:coreProperties>
</file>